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CCA" w:rsidRDefault="002B4CCA" w:rsidP="007537E1">
      <w:pPr>
        <w:jc w:val="center"/>
        <w:rPr>
          <w:b/>
          <w:bCs/>
          <w:caps/>
        </w:rPr>
      </w:pPr>
      <w:bookmarkStart w:id="0" w:name="_GoBack"/>
      <w:bookmarkEnd w:id="0"/>
      <w:r>
        <w:rPr>
          <w:b/>
          <w:bCs/>
          <w:caps/>
        </w:rPr>
        <w:t>Российская Федерация</w:t>
      </w:r>
    </w:p>
    <w:p w:rsidR="002B4CCA" w:rsidRDefault="002B4CCA" w:rsidP="009E7D71">
      <w:pPr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2B4CCA" w:rsidRDefault="002B4CCA" w:rsidP="009E7D71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2B4CCA" w:rsidRDefault="002B4CCA" w:rsidP="009E7D71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</w:p>
    <w:p w:rsidR="002B4CCA" w:rsidRDefault="002B4CCA" w:rsidP="009E7D71">
      <w:r>
        <w:t>От  19.11.2021  №324</w:t>
      </w:r>
    </w:p>
    <w:p w:rsidR="002B4CCA" w:rsidRDefault="002B4CCA" w:rsidP="009E7D71">
      <w:pPr>
        <w:rPr>
          <w:b/>
          <w:bCs/>
          <w:sz w:val="28"/>
          <w:szCs w:val="28"/>
        </w:rPr>
      </w:pPr>
      <w:r>
        <w:t>г. Унеча  Брянской области</w:t>
      </w:r>
    </w:p>
    <w:p w:rsidR="002B4CCA" w:rsidRDefault="002B4CCA" w:rsidP="00BE4A42">
      <w:pPr>
        <w:rPr>
          <w:sz w:val="28"/>
          <w:szCs w:val="28"/>
        </w:rPr>
      </w:pPr>
    </w:p>
    <w:p w:rsidR="002B4CCA" w:rsidRDefault="002B4CCA" w:rsidP="00BE4A42">
      <w:pPr>
        <w:rPr>
          <w:sz w:val="28"/>
          <w:szCs w:val="28"/>
        </w:rPr>
      </w:pPr>
      <w:r>
        <w:rPr>
          <w:sz w:val="28"/>
          <w:szCs w:val="28"/>
        </w:rPr>
        <w:t>Об администрировании доходов бюджета</w:t>
      </w:r>
    </w:p>
    <w:p w:rsidR="002B4CCA" w:rsidRDefault="002B4CCA" w:rsidP="00BE4A42">
      <w:pPr>
        <w:rPr>
          <w:sz w:val="28"/>
          <w:szCs w:val="28"/>
        </w:rPr>
      </w:pPr>
      <w:r>
        <w:rPr>
          <w:sz w:val="28"/>
          <w:szCs w:val="28"/>
        </w:rPr>
        <w:t xml:space="preserve">Унечского муниципального района </w:t>
      </w:r>
    </w:p>
    <w:p w:rsidR="002B4CCA" w:rsidRDefault="002B4CCA" w:rsidP="00BE4A42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2B4CCA" w:rsidRDefault="002B4CCA" w:rsidP="00BE4A42">
      <w:pPr>
        <w:rPr>
          <w:sz w:val="28"/>
          <w:szCs w:val="28"/>
        </w:rPr>
      </w:pPr>
    </w:p>
    <w:p w:rsidR="002B4CCA" w:rsidRDefault="002B4CCA" w:rsidP="009E7D71">
      <w:pPr>
        <w:jc w:val="both"/>
      </w:pPr>
      <w:r>
        <w:t>В соответствии с п.3  статьи</w:t>
      </w:r>
      <w:r w:rsidRPr="009E7D71">
        <w:t xml:space="preserve"> 160.1 Бюджетного кодекса Российской </w:t>
      </w:r>
      <w:r>
        <w:t>Федерации</w:t>
      </w:r>
    </w:p>
    <w:p w:rsidR="002B4CCA" w:rsidRDefault="002B4CCA" w:rsidP="009E7D71">
      <w:pPr>
        <w:jc w:val="both"/>
      </w:pPr>
    </w:p>
    <w:p w:rsidR="002B4CCA" w:rsidRDefault="002B4CCA" w:rsidP="009E7D71">
      <w:pPr>
        <w:jc w:val="both"/>
      </w:pPr>
      <w:r>
        <w:t>ПОСТАНОВЛЯЮ:</w:t>
      </w:r>
    </w:p>
    <w:p w:rsidR="002B4CCA" w:rsidRDefault="002B4CCA" w:rsidP="009E7D71">
      <w:pPr>
        <w:jc w:val="both"/>
      </w:pPr>
    </w:p>
    <w:p w:rsidR="002B4CCA" w:rsidRDefault="002B4CCA" w:rsidP="007537E1">
      <w:pPr>
        <w:jc w:val="both"/>
      </w:pPr>
      <w:r>
        <w:t xml:space="preserve">1.Утвердить  следующий  </w:t>
      </w:r>
      <w:r w:rsidRPr="000E62A4">
        <w:t xml:space="preserve">перечень </w:t>
      </w:r>
      <w:r>
        <w:t>администраторов</w:t>
      </w:r>
      <w:r w:rsidRPr="000E62A4">
        <w:t xml:space="preserve"> доходов бюджета</w:t>
      </w:r>
      <w:r>
        <w:t xml:space="preserve"> </w:t>
      </w:r>
      <w:r w:rsidRPr="000E62A4">
        <w:t>Унечского муниципального района Брянской области</w:t>
      </w:r>
      <w:r>
        <w:t>:</w:t>
      </w:r>
    </w:p>
    <w:p w:rsidR="002B4CCA" w:rsidRPr="000F6717" w:rsidRDefault="002B4CCA" w:rsidP="007537E1">
      <w:pPr>
        <w:pStyle w:val="BodyText2"/>
        <w:rPr>
          <w:sz w:val="24"/>
          <w:szCs w:val="24"/>
        </w:rPr>
      </w:pPr>
      <w:r w:rsidRPr="000F6717">
        <w:rPr>
          <w:sz w:val="24"/>
          <w:szCs w:val="24"/>
        </w:rPr>
        <w:t xml:space="preserve">001 </w:t>
      </w:r>
      <w:r w:rsidRPr="000F6717">
        <w:rPr>
          <w:sz w:val="24"/>
          <w:szCs w:val="24"/>
          <w:lang w:eastAsia="en-US"/>
        </w:rPr>
        <w:t>Администрация Унечского  района</w:t>
      </w:r>
      <w:r>
        <w:rPr>
          <w:sz w:val="24"/>
          <w:szCs w:val="24"/>
          <w:lang w:eastAsia="en-US"/>
        </w:rPr>
        <w:t>.</w:t>
      </w:r>
    </w:p>
    <w:p w:rsidR="002B4CCA" w:rsidRDefault="002B4CCA" w:rsidP="007537E1">
      <w:pPr>
        <w:jc w:val="both"/>
      </w:pPr>
      <w:r>
        <w:t>2.</w:t>
      </w:r>
      <w:r w:rsidRPr="009E7D71">
        <w:t>Наделить</w:t>
      </w:r>
      <w:r>
        <w:t xml:space="preserve">,определенные  п.1 данного постановления администраторов, </w:t>
      </w:r>
      <w:r w:rsidRPr="009E7D71">
        <w:t>полномочиями администратора доходов</w:t>
      </w:r>
      <w:r>
        <w:t xml:space="preserve"> бюджета Унечского муниципального района Брянской области</w:t>
      </w:r>
      <w:r w:rsidRPr="009E7D71">
        <w:t>:</w:t>
      </w:r>
    </w:p>
    <w:p w:rsidR="002B4CCA" w:rsidRPr="009E7D71" w:rsidRDefault="002B4CCA" w:rsidP="007537E1">
      <w:pPr>
        <w:jc w:val="both"/>
      </w:pPr>
      <w:r>
        <w:tab/>
      </w:r>
      <w:r w:rsidRPr="009E7D71">
        <w:t>-</w:t>
      </w:r>
      <w:r>
        <w:t>по осуществлению</w:t>
      </w:r>
      <w:r w:rsidRPr="009E7D71">
        <w:t xml:space="preserve"> начисления, учета и контроля за правильностью исчисления, полнотой и своевременностью осуществления платежей в бюджет, пеней и штрафов по ним;</w:t>
      </w:r>
    </w:p>
    <w:p w:rsidR="002B4CCA" w:rsidRPr="009E7D71" w:rsidRDefault="002B4CCA" w:rsidP="007537E1">
      <w:pPr>
        <w:jc w:val="both"/>
      </w:pPr>
      <w:r>
        <w:tab/>
      </w:r>
      <w:r w:rsidRPr="009E7D71">
        <w:t>-</w:t>
      </w:r>
      <w:r>
        <w:t>по осуществлению</w:t>
      </w:r>
      <w:r w:rsidRPr="009E7D71">
        <w:t xml:space="preserve"> взыскания задолженности по платежам в бюджет, пеней и штрафов;</w:t>
      </w:r>
    </w:p>
    <w:p w:rsidR="002B4CCA" w:rsidRPr="009E7D71" w:rsidRDefault="002B4CCA" w:rsidP="007537E1">
      <w:pPr>
        <w:pStyle w:val="BodyText2"/>
        <w:rPr>
          <w:sz w:val="24"/>
          <w:szCs w:val="24"/>
        </w:rPr>
      </w:pPr>
      <w:r>
        <w:rPr>
          <w:sz w:val="24"/>
          <w:szCs w:val="24"/>
        </w:rPr>
        <w:tab/>
      </w:r>
      <w:r w:rsidRPr="009E7D71">
        <w:rPr>
          <w:sz w:val="24"/>
          <w:szCs w:val="24"/>
        </w:rPr>
        <w:t>-</w:t>
      </w:r>
      <w:r>
        <w:rPr>
          <w:sz w:val="24"/>
          <w:szCs w:val="24"/>
        </w:rPr>
        <w:t>по принятию решения</w:t>
      </w:r>
      <w:r w:rsidRPr="009E7D71">
        <w:rPr>
          <w:sz w:val="24"/>
          <w:szCs w:val="24"/>
        </w:rPr>
        <w:t xml:space="preserve">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предоставление поручения в орган Федерального казначейства  для осуществления возврата в порядке, установленном Министерством финансов Российской Федерации;</w:t>
      </w:r>
    </w:p>
    <w:p w:rsidR="002B4CCA" w:rsidRPr="009E7D71" w:rsidRDefault="002B4CCA" w:rsidP="007537E1">
      <w:pPr>
        <w:pStyle w:val="BodyText2"/>
        <w:rPr>
          <w:sz w:val="24"/>
          <w:szCs w:val="24"/>
        </w:rPr>
      </w:pPr>
      <w:r>
        <w:rPr>
          <w:sz w:val="24"/>
          <w:szCs w:val="24"/>
        </w:rPr>
        <w:tab/>
      </w:r>
      <w:r w:rsidRPr="009E7D71">
        <w:rPr>
          <w:sz w:val="24"/>
          <w:szCs w:val="24"/>
        </w:rPr>
        <w:t>-</w:t>
      </w:r>
      <w:r>
        <w:rPr>
          <w:sz w:val="24"/>
          <w:szCs w:val="24"/>
        </w:rPr>
        <w:t>по принятию</w:t>
      </w:r>
      <w:r w:rsidRPr="009E7D71">
        <w:rPr>
          <w:sz w:val="24"/>
          <w:szCs w:val="24"/>
        </w:rPr>
        <w:t xml:space="preserve"> решения о зачете (уточнении) платежей в бюджеты бюджетной системы Российской Федерации и представление  уведомления в орган Федерального казначейства;</w:t>
      </w:r>
    </w:p>
    <w:p w:rsidR="002B4CCA" w:rsidRPr="009E7D71" w:rsidRDefault="002B4CCA" w:rsidP="007537E1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9E7D71">
        <w:rPr>
          <w:sz w:val="24"/>
          <w:szCs w:val="24"/>
        </w:rPr>
        <w:t>-</w:t>
      </w:r>
      <w:r>
        <w:rPr>
          <w:sz w:val="24"/>
          <w:szCs w:val="24"/>
        </w:rPr>
        <w:t>по формированию и представлению</w:t>
      </w:r>
      <w:r w:rsidRPr="009E7D71">
        <w:rPr>
          <w:sz w:val="24"/>
          <w:szCs w:val="24"/>
        </w:rPr>
        <w:t xml:space="preserve"> главному администратору доходов бюджета сведений и бюджетной отчетности, необходимых для осуществления полномочий  главного администратора доходов бюджета;</w:t>
      </w:r>
    </w:p>
    <w:p w:rsidR="002B4CCA" w:rsidRPr="009E7D71" w:rsidRDefault="002B4CCA" w:rsidP="007537E1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9E7D71">
        <w:rPr>
          <w:sz w:val="24"/>
          <w:szCs w:val="24"/>
        </w:rPr>
        <w:t>-</w:t>
      </w:r>
      <w:r>
        <w:rPr>
          <w:sz w:val="24"/>
          <w:szCs w:val="24"/>
        </w:rPr>
        <w:t>по представлению</w:t>
      </w:r>
      <w:r w:rsidRPr="009E7D71">
        <w:rPr>
          <w:sz w:val="24"/>
          <w:szCs w:val="24"/>
        </w:rPr>
        <w:t xml:space="preserve"> информации, необходимой для уплаты денежных средств физическими и юридическими лицами за муниципальные услуги,  а также иных платежей, являющихся источниками формирования доходов  бюджета, в Государственную информационную систему о государственных и муниципальных платежах в соответствии с порядком, установленным Федеральным законом от 27 июля 2010 года №210-ФЗ «Об организации предоставления государственных и муниципальных услуг»</w:t>
      </w:r>
      <w:r>
        <w:rPr>
          <w:sz w:val="24"/>
          <w:szCs w:val="24"/>
        </w:rPr>
        <w:t>, за исключением случаев, предусмотренных  законодательством Российской Федерации</w:t>
      </w:r>
      <w:r w:rsidRPr="009E7D71">
        <w:rPr>
          <w:sz w:val="24"/>
          <w:szCs w:val="24"/>
        </w:rPr>
        <w:t>;</w:t>
      </w:r>
    </w:p>
    <w:p w:rsidR="002B4CCA" w:rsidRDefault="002B4CCA" w:rsidP="007537E1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9E7D71">
        <w:rPr>
          <w:sz w:val="24"/>
          <w:szCs w:val="24"/>
        </w:rPr>
        <w:t>-</w:t>
      </w:r>
      <w:r>
        <w:rPr>
          <w:sz w:val="24"/>
          <w:szCs w:val="24"/>
        </w:rPr>
        <w:t>по принятию</w:t>
      </w:r>
      <w:r w:rsidRPr="009E7D71">
        <w:rPr>
          <w:sz w:val="24"/>
          <w:szCs w:val="24"/>
        </w:rPr>
        <w:t xml:space="preserve"> решений о признании  безнадежной к взысканию задолженности по платежам в бюджет;</w:t>
      </w:r>
    </w:p>
    <w:p w:rsidR="002B4CCA" w:rsidRDefault="002B4CCA" w:rsidP="007537E1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-по заполнению (составлению) и отражению в  бюджетном учете первичных документов по администрируемым доходам в соответствии с порядком установленным Министерством финансов Российской Федерации;</w:t>
      </w:r>
    </w:p>
    <w:p w:rsidR="002B4CCA" w:rsidRDefault="002B4CCA" w:rsidP="007537E1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-по уточнению невыясненных поступлений и сверка отчетных данных бюджетного учета администрируемых доходов на отчетные даты в соответствии порядком установленным Министерством финансов Российской Федерации;</w:t>
      </w:r>
    </w:p>
    <w:p w:rsidR="002B4CCA" w:rsidRDefault="002B4CCA" w:rsidP="007537E1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-по принудительному взысканию с плательщика платежей в местный бюджет, в том числе  пеней, штрафов, через судебные  органы или через судебных приставов в случаях  предусмотренных законодательством Российской Федерации</w:t>
      </w:r>
    </w:p>
    <w:p w:rsidR="002B4CCA" w:rsidRDefault="002B4CCA" w:rsidP="007537E1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-по доведению до плательщиков, а также до суда (мирового судьи) и (или) судебного пристава-исполнителя в случае принудительного взыскания, сведений о реквизитах счетов и информации, необходимой для заполнения расчетных документов при перечислении средств в доход бюджета в соответствии с порядком установленным Министерством финансов Российской Федерации;</w:t>
      </w:r>
    </w:p>
    <w:p w:rsidR="002B4CCA" w:rsidRDefault="002B4CCA" w:rsidP="007537E1">
      <w:pPr>
        <w:pStyle w:val="BodyTextIndent"/>
        <w:ind w:left="0"/>
        <w:rPr>
          <w:sz w:val="24"/>
          <w:szCs w:val="24"/>
        </w:rPr>
      </w:pPr>
      <w:r>
        <w:rPr>
          <w:sz w:val="24"/>
          <w:szCs w:val="24"/>
        </w:rPr>
        <w:tab/>
      </w:r>
      <w:r w:rsidRPr="009E7D71">
        <w:rPr>
          <w:sz w:val="24"/>
          <w:szCs w:val="24"/>
        </w:rPr>
        <w:t>-</w:t>
      </w:r>
      <w:r>
        <w:rPr>
          <w:sz w:val="24"/>
          <w:szCs w:val="24"/>
        </w:rPr>
        <w:t>по осуществлению</w:t>
      </w:r>
      <w:r w:rsidRPr="009E7D71">
        <w:rPr>
          <w:sz w:val="24"/>
          <w:szCs w:val="24"/>
        </w:rPr>
        <w:t xml:space="preserve"> иных бюджетных полномочий, установленных Бюджетным кодексом Российской Федерации и</w:t>
      </w:r>
      <w:r>
        <w:rPr>
          <w:sz w:val="24"/>
          <w:szCs w:val="24"/>
        </w:rPr>
        <w:t xml:space="preserve"> принимаемыми в соответствии с ними нормативными </w:t>
      </w:r>
      <w:r w:rsidRPr="009E7D71">
        <w:rPr>
          <w:sz w:val="24"/>
          <w:szCs w:val="24"/>
        </w:rPr>
        <w:t xml:space="preserve">правовыми актами, регулирующими бюджетные правоотношения. </w:t>
      </w:r>
    </w:p>
    <w:p w:rsidR="002B4CCA" w:rsidRDefault="002B4CCA" w:rsidP="007537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858DF">
        <w:rPr>
          <w:rFonts w:ascii="Times New Roman" w:hAnsi="Times New Roman" w:cs="Times New Roman"/>
          <w:sz w:val="24"/>
          <w:szCs w:val="24"/>
        </w:rPr>
        <w:t>.Постановление вступает в силу с момента его подписания.</w:t>
      </w:r>
    </w:p>
    <w:p w:rsidR="002B4CCA" w:rsidRPr="00E23A2F" w:rsidRDefault="002B4CCA" w:rsidP="007537E1">
      <w:pPr>
        <w:pStyle w:val="ListParagraph"/>
        <w:ind w:left="0"/>
        <w:jc w:val="both"/>
      </w:pPr>
      <w:r>
        <w:t>4.</w:t>
      </w:r>
      <w:r w:rsidRPr="00E23A2F">
        <w:t>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</w:t>
      </w:r>
      <w:r>
        <w:t xml:space="preserve">трации Унечского района в сети </w:t>
      </w:r>
      <w:r w:rsidRPr="00E23A2F">
        <w:t>Инт</w:t>
      </w:r>
      <w:r>
        <w:t>ернет</w:t>
      </w:r>
      <w:r w:rsidRPr="003A1E7F">
        <w:t>.</w:t>
      </w:r>
    </w:p>
    <w:p w:rsidR="002B4CCA" w:rsidRDefault="002B4CCA" w:rsidP="007537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C05024">
        <w:rPr>
          <w:rFonts w:ascii="Times New Roman" w:hAnsi="Times New Roman" w:cs="Times New Roman"/>
          <w:sz w:val="24"/>
          <w:szCs w:val="24"/>
        </w:rPr>
        <w:t xml:space="preserve">.Контроль за исполнением настоящего постановления возложить </w:t>
      </w:r>
      <w:r w:rsidRPr="00B24D64">
        <w:rPr>
          <w:rFonts w:ascii="Times New Roman" w:hAnsi="Times New Roman" w:cs="Times New Roman"/>
          <w:sz w:val="24"/>
          <w:szCs w:val="24"/>
        </w:rPr>
        <w:t>на начальника  финансового управления администрации Унечского района Шайтур С.В.</w:t>
      </w:r>
    </w:p>
    <w:p w:rsidR="002B4CCA" w:rsidRPr="00B24D64" w:rsidRDefault="002B4CCA" w:rsidP="007537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4CCA" w:rsidRPr="001858DF" w:rsidRDefault="002B4CCA" w:rsidP="007537E1">
      <w:pPr>
        <w:pStyle w:val="ConsPlusNormal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2B4CCA" w:rsidRPr="00F67509" w:rsidRDefault="002B4CCA" w:rsidP="00F67509">
      <w:pPr>
        <w:pStyle w:val="BodyText2"/>
        <w:ind w:firstLine="708"/>
      </w:pPr>
      <w:bookmarkStart w:id="1" w:name="Par0"/>
      <w:bookmarkEnd w:id="1"/>
    </w:p>
    <w:p w:rsidR="002B4CCA" w:rsidRDefault="002B4CCA" w:rsidP="00F67509">
      <w:pPr>
        <w:jc w:val="both"/>
      </w:pPr>
      <w:r>
        <w:t>И.о. г</w:t>
      </w:r>
      <w:r w:rsidRPr="006D4D93">
        <w:t>лав</w:t>
      </w:r>
      <w:r>
        <w:t>ы</w:t>
      </w:r>
      <w:r w:rsidRPr="006D4D93">
        <w:t xml:space="preserve"> администрации </w:t>
      </w:r>
      <w:r>
        <w:t xml:space="preserve">Унечского </w:t>
      </w:r>
      <w:r w:rsidRPr="006D4D93">
        <w:t>района</w:t>
      </w:r>
      <w:r w:rsidRPr="006D4D93">
        <w:tab/>
      </w:r>
      <w:r>
        <w:tab/>
      </w:r>
      <w:r w:rsidRPr="006D4D93">
        <w:tab/>
      </w:r>
      <w:r w:rsidRPr="006D4D93">
        <w:tab/>
      </w:r>
      <w:r w:rsidRPr="006D4D93">
        <w:tab/>
      </w:r>
      <w:r>
        <w:t>И.М.Волкович</w:t>
      </w:r>
    </w:p>
    <w:p w:rsidR="002B4CCA" w:rsidRDefault="002B4CCA" w:rsidP="00F67509">
      <w:pPr>
        <w:jc w:val="both"/>
      </w:pPr>
    </w:p>
    <w:p w:rsidR="002B4CCA" w:rsidRDefault="002B4CCA" w:rsidP="00F67509">
      <w:pPr>
        <w:jc w:val="both"/>
      </w:pPr>
    </w:p>
    <w:p w:rsidR="002B4CCA" w:rsidRPr="006D4D93" w:rsidRDefault="002B4CCA" w:rsidP="00F67509">
      <w:pPr>
        <w:jc w:val="both"/>
      </w:pPr>
    </w:p>
    <w:p w:rsidR="002B4CCA" w:rsidRDefault="002B4CCA" w:rsidP="00F67509">
      <w:pPr>
        <w:jc w:val="both"/>
      </w:pPr>
    </w:p>
    <w:p w:rsidR="002B4CCA" w:rsidRPr="009E7D71" w:rsidRDefault="002B4CCA" w:rsidP="00BE4A42">
      <w:pPr>
        <w:jc w:val="both"/>
      </w:pPr>
    </w:p>
    <w:p w:rsidR="002B4CCA" w:rsidRPr="009E7D71" w:rsidRDefault="002B4CCA" w:rsidP="00BE4A42">
      <w:pPr>
        <w:jc w:val="both"/>
      </w:pPr>
    </w:p>
    <w:p w:rsidR="002B4CCA" w:rsidRPr="009E7D71" w:rsidRDefault="002B4CCA" w:rsidP="00BE4A42">
      <w:pPr>
        <w:jc w:val="both"/>
      </w:pPr>
    </w:p>
    <w:sectPr w:rsidR="002B4CCA" w:rsidRPr="009E7D71" w:rsidSect="009E7D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56044"/>
    <w:multiLevelType w:val="hybridMultilevel"/>
    <w:tmpl w:val="BEE61086"/>
    <w:lvl w:ilvl="0" w:tplc="BFDE24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5C8"/>
    <w:rsid w:val="000A2B03"/>
    <w:rsid w:val="000C75C8"/>
    <w:rsid w:val="000E62A4"/>
    <w:rsid w:val="000F6717"/>
    <w:rsid w:val="001858DF"/>
    <w:rsid w:val="001C3E25"/>
    <w:rsid w:val="0023118D"/>
    <w:rsid w:val="002B4CCA"/>
    <w:rsid w:val="002D7414"/>
    <w:rsid w:val="002D7D67"/>
    <w:rsid w:val="003578A0"/>
    <w:rsid w:val="003A1E7F"/>
    <w:rsid w:val="004C1D53"/>
    <w:rsid w:val="004E74F2"/>
    <w:rsid w:val="00533E3D"/>
    <w:rsid w:val="005C0729"/>
    <w:rsid w:val="005F1337"/>
    <w:rsid w:val="006D2ED0"/>
    <w:rsid w:val="006D4D93"/>
    <w:rsid w:val="006F6D1A"/>
    <w:rsid w:val="007537E1"/>
    <w:rsid w:val="009076EE"/>
    <w:rsid w:val="009800C7"/>
    <w:rsid w:val="009E7D71"/>
    <w:rsid w:val="00AF7647"/>
    <w:rsid w:val="00B24D64"/>
    <w:rsid w:val="00BE4A42"/>
    <w:rsid w:val="00BE70B0"/>
    <w:rsid w:val="00C05024"/>
    <w:rsid w:val="00C12638"/>
    <w:rsid w:val="00C946BD"/>
    <w:rsid w:val="00CB3749"/>
    <w:rsid w:val="00CD140D"/>
    <w:rsid w:val="00CD4F2F"/>
    <w:rsid w:val="00CE5887"/>
    <w:rsid w:val="00D73BFD"/>
    <w:rsid w:val="00E23A2F"/>
    <w:rsid w:val="00E4496B"/>
    <w:rsid w:val="00ED534A"/>
    <w:rsid w:val="00F34F7C"/>
    <w:rsid w:val="00F6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A42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E4A42"/>
    <w:pPr>
      <w:keepNext/>
      <w:pBdr>
        <w:bottom w:val="single" w:sz="6" w:space="1" w:color="auto"/>
      </w:pBdr>
      <w:jc w:val="center"/>
      <w:outlineLvl w:val="3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E4A42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E4A42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E4A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BE4A42"/>
    <w:pPr>
      <w:ind w:left="36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E4A42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E4A42"/>
    <w:pPr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E4A42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BE4A42"/>
    <w:pPr>
      <w:autoSpaceDE w:val="0"/>
      <w:autoSpaceDN w:val="0"/>
      <w:adjustRightInd w:val="0"/>
      <w:ind w:firstLine="540"/>
      <w:jc w:val="both"/>
      <w:outlineLvl w:val="3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E4A4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E4A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9E7D71"/>
    <w:pPr>
      <w:ind w:left="720"/>
    </w:pPr>
  </w:style>
  <w:style w:type="paragraph" w:customStyle="1" w:styleId="ConsPlusNormal">
    <w:name w:val="ConsPlusNormal"/>
    <w:uiPriority w:val="99"/>
    <w:rsid w:val="009E7D71"/>
    <w:pPr>
      <w:widowControl w:val="0"/>
      <w:autoSpaceDE w:val="0"/>
      <w:autoSpaceDN w:val="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89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2</Pages>
  <Words>581</Words>
  <Characters>3317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25</cp:revision>
  <cp:lastPrinted>2021-11-16T13:06:00Z</cp:lastPrinted>
  <dcterms:created xsi:type="dcterms:W3CDTF">2017-12-05T14:17:00Z</dcterms:created>
  <dcterms:modified xsi:type="dcterms:W3CDTF">2021-11-25T14:43:00Z</dcterms:modified>
</cp:coreProperties>
</file>